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27AF8" w14:textId="44BD8CE2" w:rsidR="00535962" w:rsidRPr="00F7167E" w:rsidRDefault="00442BC0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491AB3" wp14:editId="47BD5047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7BE2EE" w14:textId="77777777" w:rsidR="002E1412" w:rsidRPr="002E1412" w:rsidRDefault="00A771E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91AB3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" stroked="f">
                <v:textbox>
                  <w:txbxContent>
                    <w:p w14:paraId="377BE2EE" w14:textId="77777777" w:rsidR="002E1412" w:rsidRPr="002E1412" w:rsidRDefault="00F743C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F921893" wp14:editId="42C5872F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EDFF05D" wp14:editId="7FF1C79A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10A7D31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85BFEB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DFF05D"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10A7D31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285BFEB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14F4E7" wp14:editId="7985166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86337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4F4E7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63686337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428F2" wp14:editId="0B37A2E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2CD0C1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12C2181" wp14:editId="050E14A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428F2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12CD0C1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12C2181" wp14:editId="050E14A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F84576E" w14:textId="16932A4E" w:rsidR="00535962" w:rsidRPr="00535962" w:rsidRDefault="00442BC0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A39C62" wp14:editId="6388EA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03704" w14:textId="77777777" w:rsidR="00F7443C" w:rsidRPr="004767CC" w:rsidRDefault="00A771E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39C62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B8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i7P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GUKsHw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04E03704" w14:textId="77777777" w:rsidR="00F7443C" w:rsidRPr="004767CC" w:rsidRDefault="00F743C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8B35EF4" wp14:editId="5C87EC3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EDB2E7" w14:textId="77777777" w:rsidR="0026335F" w:rsidRPr="0026335F" w:rsidRDefault="00A771E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35EF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4CEDB2E7" w14:textId="77777777" w:rsidR="0026335F" w:rsidRPr="0026335F" w:rsidRDefault="00F743C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1B00E9" w14:textId="62CE6979" w:rsidR="00535962" w:rsidRDefault="00442BC0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4E7A26" wp14:editId="13774CEA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C110C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771E7">
                              <w:fldChar w:fldCharType="begin"/>
                            </w:r>
                            <w:r w:rsidR="00A771E7">
                              <w:instrText xml:space="preserve"> NUMPAGES   \* MERGEFORMAT </w:instrText>
                            </w:r>
                            <w:r w:rsidR="00A771E7"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77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E7A2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C110C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DFEBE57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56E6EC0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10D8E55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BE273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696A416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C5B9FD3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520F3D3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2DAC3F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40BCC4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3A909B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FE64FBE" w14:textId="77777777" w:rsidTr="00A24343">
        <w:trPr>
          <w:trHeight w:val="457"/>
          <w:jc w:val="center"/>
        </w:trPr>
        <w:tc>
          <w:tcPr>
            <w:tcW w:w="849" w:type="dxa"/>
          </w:tcPr>
          <w:p w14:paraId="73FA938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EF97B1A" w14:textId="77777777" w:rsidR="0037246F" w:rsidRDefault="0037246F" w:rsidP="00BB657B">
            <w:pPr>
              <w:spacing w:after="0" w:line="240" w:lineRule="auto"/>
            </w:pPr>
          </w:p>
          <w:p w14:paraId="73F479F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4F8241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E8D701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311946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477AEF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E7F97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17A7E8E" w14:textId="77777777" w:rsidTr="00A24343">
        <w:trPr>
          <w:trHeight w:val="477"/>
          <w:jc w:val="center"/>
        </w:trPr>
        <w:tc>
          <w:tcPr>
            <w:tcW w:w="849" w:type="dxa"/>
          </w:tcPr>
          <w:p w14:paraId="218E237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4F32DDF" w14:textId="77777777" w:rsidR="0037246F" w:rsidRDefault="0037246F" w:rsidP="00BB657B">
            <w:pPr>
              <w:spacing w:after="0" w:line="240" w:lineRule="auto"/>
            </w:pPr>
          </w:p>
          <w:p w14:paraId="6033B33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A6EC1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5EF51E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924EAA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84AA7D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315AC2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45DC5C1" w14:textId="77777777" w:rsidTr="00A24343">
        <w:trPr>
          <w:trHeight w:val="477"/>
          <w:jc w:val="center"/>
        </w:trPr>
        <w:tc>
          <w:tcPr>
            <w:tcW w:w="849" w:type="dxa"/>
          </w:tcPr>
          <w:p w14:paraId="1355E9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1E6CEE8" w14:textId="77777777" w:rsidR="0037246F" w:rsidRDefault="0037246F" w:rsidP="00BB657B">
            <w:pPr>
              <w:spacing w:after="0" w:line="240" w:lineRule="auto"/>
            </w:pPr>
          </w:p>
          <w:p w14:paraId="6E9C7B9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43F0E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208F96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D55CC3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F8889B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41713C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53A0955" w14:textId="77777777" w:rsidTr="00A24343">
        <w:trPr>
          <w:trHeight w:val="477"/>
          <w:jc w:val="center"/>
        </w:trPr>
        <w:tc>
          <w:tcPr>
            <w:tcW w:w="849" w:type="dxa"/>
          </w:tcPr>
          <w:p w14:paraId="5C78538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F286644" w14:textId="77777777" w:rsidR="0037246F" w:rsidRDefault="0037246F" w:rsidP="00BB657B">
            <w:pPr>
              <w:spacing w:after="0" w:line="240" w:lineRule="auto"/>
            </w:pPr>
          </w:p>
          <w:p w14:paraId="1BE7EF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BDB250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128C4E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4179F3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9433E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D388F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1A2187F" w14:textId="77777777" w:rsidTr="00A24343">
        <w:trPr>
          <w:trHeight w:val="477"/>
          <w:jc w:val="center"/>
        </w:trPr>
        <w:tc>
          <w:tcPr>
            <w:tcW w:w="849" w:type="dxa"/>
          </w:tcPr>
          <w:p w14:paraId="1E84ABB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2BB6669" w14:textId="77777777" w:rsidR="0037246F" w:rsidRDefault="0037246F" w:rsidP="00BB657B">
            <w:pPr>
              <w:spacing w:after="0" w:line="240" w:lineRule="auto"/>
            </w:pPr>
          </w:p>
          <w:p w14:paraId="4A54C46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00743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977746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6B8F75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0F4DA4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C66DFB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F74FEB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2929AE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4C5BF0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56FFADA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1C1B23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EDF3C53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551A3384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93726FE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03DFC887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B1C85E3" w14:textId="0852DE98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42BC0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B0F6E5" wp14:editId="72F3A6CC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2A8BD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0F6E5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622A8BD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EA5E" w14:textId="77777777" w:rsidR="00A771E7" w:rsidRDefault="00A771E7" w:rsidP="001007E7">
      <w:pPr>
        <w:spacing w:after="0" w:line="240" w:lineRule="auto"/>
      </w:pPr>
      <w:r>
        <w:separator/>
      </w:r>
    </w:p>
  </w:endnote>
  <w:endnote w:type="continuationSeparator" w:id="0">
    <w:p w14:paraId="3806531E" w14:textId="77777777" w:rsidR="00A771E7" w:rsidRDefault="00A771E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D32C4" w14:textId="070023AB" w:rsidR="001007E7" w:rsidRDefault="00442BC0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33178F" wp14:editId="12489EC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3A11E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6CD5AE1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F2437A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B33178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83A11E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6CD5AE1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F2437A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5E41576D" w14:textId="37A9DEC6" w:rsidR="001007E7" w:rsidRDefault="00442BC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1BB646" wp14:editId="1A011C5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21B89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1BB646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40E21B89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BC3E2B8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C2C4F82" wp14:editId="6AF2EA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4DD527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44839" w14:textId="77777777" w:rsidR="00A771E7" w:rsidRDefault="00A771E7" w:rsidP="001007E7">
      <w:pPr>
        <w:spacing w:after="0" w:line="240" w:lineRule="auto"/>
      </w:pPr>
      <w:r>
        <w:separator/>
      </w:r>
    </w:p>
  </w:footnote>
  <w:footnote w:type="continuationSeparator" w:id="0">
    <w:p w14:paraId="0DDAC45B" w14:textId="77777777" w:rsidR="00A771E7" w:rsidRDefault="00A771E7" w:rsidP="001007E7">
      <w:pPr>
        <w:spacing w:after="0" w:line="240" w:lineRule="auto"/>
      </w:pPr>
      <w:r>
        <w:continuationSeparator/>
      </w:r>
    </w:p>
  </w:footnote>
  <w:footnote w:id="1">
    <w:p w14:paraId="042B1829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044A87D5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2BC0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771E7"/>
    <w:rsid w:val="00AB4966"/>
    <w:rsid w:val="00AC7631"/>
    <w:rsid w:val="00AD7919"/>
    <w:rsid w:val="00AF0D2F"/>
    <w:rsid w:val="00B3101F"/>
    <w:rsid w:val="00B420BA"/>
    <w:rsid w:val="00B55F42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3C6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DE76083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Liber Morillo Morillo</cp:lastModifiedBy>
  <cp:revision>2</cp:revision>
  <cp:lastPrinted>2011-03-04T18:27:00Z</cp:lastPrinted>
  <dcterms:created xsi:type="dcterms:W3CDTF">2021-09-27T14:11:00Z</dcterms:created>
  <dcterms:modified xsi:type="dcterms:W3CDTF">2021-09-27T14:11:00Z</dcterms:modified>
</cp:coreProperties>
</file>